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EE655" w14:textId="77777777" w:rsidR="00395331" w:rsidRPr="00395331" w:rsidRDefault="00395331" w:rsidP="00395331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395331">
        <w:rPr>
          <w:rFonts w:cstheme="minorHAnsi"/>
          <w:b/>
          <w:bCs/>
          <w:sz w:val="20"/>
          <w:szCs w:val="20"/>
        </w:rPr>
        <w:t>Programul Regiunea Centru</w:t>
      </w:r>
    </w:p>
    <w:p w14:paraId="43F708B2" w14:textId="77777777" w:rsidR="00395331" w:rsidRPr="00395331" w:rsidRDefault="00395331" w:rsidP="00395331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395331">
        <w:rPr>
          <w:rFonts w:cstheme="minorHAnsi"/>
          <w:b/>
          <w:bCs/>
          <w:sz w:val="20"/>
          <w:szCs w:val="20"/>
        </w:rPr>
        <w:t xml:space="preserve">Prioritatea 1 O regiune competitivă prin inovare și întreprinderi dinamice pentru o economie inteligentă </w:t>
      </w:r>
    </w:p>
    <w:p w14:paraId="771568E1" w14:textId="2B3FFDAA" w:rsidR="00395331" w:rsidRDefault="00395331" w:rsidP="00395331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395331">
        <w:rPr>
          <w:rFonts w:cstheme="minorHAnsi"/>
          <w:b/>
          <w:bCs/>
          <w:sz w:val="20"/>
          <w:szCs w:val="20"/>
        </w:rPr>
        <w:t xml:space="preserve">OS 1.3.  Intensificarea creșterii durabile și a </w:t>
      </w:r>
      <w:r w:rsidR="003A25F3" w:rsidRPr="00395331">
        <w:rPr>
          <w:rFonts w:cstheme="minorHAnsi"/>
          <w:b/>
          <w:bCs/>
          <w:sz w:val="20"/>
          <w:szCs w:val="20"/>
        </w:rPr>
        <w:t>competitivității</w:t>
      </w:r>
      <w:r w:rsidRPr="00395331">
        <w:rPr>
          <w:rFonts w:cstheme="minorHAnsi"/>
          <w:b/>
          <w:bCs/>
          <w:sz w:val="20"/>
          <w:szCs w:val="20"/>
        </w:rPr>
        <w:t xml:space="preserve"> IMM-urilor și crearea de locuri de muncă în cadrul IMM-urilor, inclusiv prin </w:t>
      </w:r>
      <w:proofErr w:type="spellStart"/>
      <w:r w:rsidRPr="00395331">
        <w:rPr>
          <w:rFonts w:cstheme="minorHAnsi"/>
          <w:b/>
          <w:bCs/>
          <w:sz w:val="20"/>
          <w:szCs w:val="20"/>
        </w:rPr>
        <w:t>investiţii</w:t>
      </w:r>
      <w:proofErr w:type="spellEnd"/>
      <w:r w:rsidRPr="00395331">
        <w:rPr>
          <w:rFonts w:cstheme="minorHAnsi"/>
          <w:b/>
          <w:bCs/>
          <w:sz w:val="20"/>
          <w:szCs w:val="20"/>
        </w:rPr>
        <w:t xml:space="preserve"> productive</w:t>
      </w:r>
    </w:p>
    <w:p w14:paraId="1C35249B" w14:textId="77777777" w:rsidR="0057154A" w:rsidRPr="00B425AA" w:rsidRDefault="0057154A" w:rsidP="00B425AA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B425AA">
        <w:rPr>
          <w:rFonts w:cstheme="minorHAnsi"/>
          <w:b/>
          <w:bCs/>
          <w:sz w:val="20"/>
          <w:szCs w:val="20"/>
        </w:rPr>
        <w:t xml:space="preserve">OS 1.4. Dezvoltarea competențelor pentru specializare inteligentă, tranziție industrială și antreprenoriat </w:t>
      </w:r>
    </w:p>
    <w:p w14:paraId="0B65863D" w14:textId="60D9F970" w:rsidR="00395331" w:rsidRPr="00395331" w:rsidRDefault="00395331" w:rsidP="00395331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395331">
        <w:rPr>
          <w:rFonts w:cstheme="minorHAnsi"/>
          <w:b/>
          <w:bCs/>
          <w:sz w:val="20"/>
          <w:szCs w:val="20"/>
        </w:rPr>
        <w:t xml:space="preserve">Acțiunea  </w:t>
      </w:r>
      <w:r w:rsidR="000C7AC4">
        <w:rPr>
          <w:rFonts w:cstheme="minorHAnsi"/>
          <w:b/>
          <w:bCs/>
          <w:sz w:val="20"/>
          <w:szCs w:val="20"/>
        </w:rPr>
        <w:t>2</w:t>
      </w:r>
      <w:r w:rsidRPr="00395331">
        <w:rPr>
          <w:rFonts w:cstheme="minorHAnsi"/>
          <w:b/>
          <w:bCs/>
          <w:sz w:val="20"/>
          <w:szCs w:val="20"/>
        </w:rPr>
        <w:t xml:space="preserve"> Structuri de sprijin pentru dezvoltare IMM </w:t>
      </w:r>
    </w:p>
    <w:p w14:paraId="327078F1" w14:textId="50DB876F" w:rsidR="00395331" w:rsidRPr="00395331" w:rsidRDefault="00395331" w:rsidP="00395331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395331">
        <w:rPr>
          <w:rFonts w:cstheme="minorHAnsi"/>
          <w:b/>
          <w:bCs/>
          <w:sz w:val="20"/>
          <w:szCs w:val="20"/>
        </w:rPr>
        <w:t>Intervenția 1.5.2. Parcuri industriale in domenii RIS</w:t>
      </w:r>
    </w:p>
    <w:p w14:paraId="06A23B75" w14:textId="4CC0D5B1" w:rsidR="00387F6D" w:rsidRPr="0026308D" w:rsidRDefault="000023A5" w:rsidP="00D85017">
      <w:pPr>
        <w:spacing w:after="0" w:line="240" w:lineRule="auto"/>
        <w:jc w:val="right"/>
        <w:rPr>
          <w:rFonts w:cstheme="minorHAnsi"/>
          <w:b/>
          <w:bCs/>
          <w:snapToGrid w:val="0"/>
          <w:lang w:eastAsia="en-US"/>
        </w:rPr>
      </w:pPr>
      <w:r w:rsidRPr="0026308D">
        <w:rPr>
          <w:rFonts w:cstheme="minorHAnsi"/>
          <w:b/>
          <w:bCs/>
          <w:snapToGrid w:val="0"/>
          <w:lang w:eastAsia="en-US"/>
        </w:rPr>
        <w:t>ANEXA 1</w:t>
      </w:r>
      <w:r w:rsidR="00214DE9">
        <w:rPr>
          <w:rFonts w:cstheme="minorHAnsi"/>
          <w:b/>
          <w:bCs/>
          <w:snapToGrid w:val="0"/>
          <w:lang w:eastAsia="en-US"/>
        </w:rPr>
        <w:t>1</w:t>
      </w:r>
    </w:p>
    <w:p w14:paraId="0762725F" w14:textId="77777777" w:rsidR="000023A5" w:rsidRPr="0026308D" w:rsidRDefault="00387F6D" w:rsidP="00D85017">
      <w:pPr>
        <w:spacing w:after="0" w:line="240" w:lineRule="auto"/>
        <w:jc w:val="center"/>
        <w:rPr>
          <w:rFonts w:cstheme="minorHAnsi"/>
          <w:b/>
          <w:bCs/>
          <w:snapToGrid w:val="0"/>
          <w:lang w:eastAsia="en-US"/>
        </w:rPr>
      </w:pPr>
      <w:r w:rsidRPr="0026308D">
        <w:rPr>
          <w:rFonts w:cstheme="minorHAnsi"/>
          <w:b/>
          <w:bCs/>
          <w:snapToGrid w:val="0"/>
          <w:lang w:eastAsia="en-US"/>
        </w:rPr>
        <w:t xml:space="preserve">Lista de echipamente și/sau lucrări și/sau servicii </w:t>
      </w:r>
    </w:p>
    <w:p w14:paraId="72270D9F" w14:textId="6E8F37F4" w:rsidR="00387F6D" w:rsidRPr="0026308D" w:rsidRDefault="00387F6D" w:rsidP="00D85017">
      <w:pPr>
        <w:spacing w:after="0" w:line="240" w:lineRule="auto"/>
        <w:jc w:val="center"/>
        <w:rPr>
          <w:rFonts w:cstheme="minorHAnsi"/>
          <w:b/>
          <w:bCs/>
          <w:snapToGrid w:val="0"/>
          <w:lang w:eastAsia="en-US"/>
        </w:rPr>
      </w:pPr>
      <w:r w:rsidRPr="0026308D">
        <w:rPr>
          <w:rFonts w:cstheme="minorHAnsi"/>
          <w:b/>
          <w:bCs/>
          <w:snapToGrid w:val="0"/>
          <w:lang w:eastAsia="en-US"/>
        </w:rPr>
        <w:t>cu încadrarea acestora pe secțiunea de cheltuieli eligibile /neeligibile (dacă este cazul)</w:t>
      </w:r>
    </w:p>
    <w:p w14:paraId="13247FB9" w14:textId="18211741" w:rsidR="00387F6D" w:rsidRPr="0026308D" w:rsidRDefault="00387F6D" w:rsidP="00387F6D">
      <w:pPr>
        <w:spacing w:before="120" w:after="120"/>
        <w:rPr>
          <w:rFonts w:cstheme="minorHAnsi"/>
          <w:lang w:eastAsia="en-US"/>
        </w:rPr>
      </w:pPr>
      <w:r w:rsidRPr="0026308D">
        <w:rPr>
          <w:rFonts w:cstheme="minorHAnsi"/>
          <w:lang w:eastAsia="en-US"/>
        </w:rPr>
        <w:t xml:space="preserve">În </w:t>
      </w:r>
      <w:r w:rsidR="009E0CFB" w:rsidRPr="0026308D">
        <w:rPr>
          <w:rFonts w:cstheme="minorHAnsi"/>
          <w:lang w:eastAsia="en-US"/>
        </w:rPr>
        <w:t>funcție</w:t>
      </w:r>
      <w:r w:rsidRPr="0026308D">
        <w:rPr>
          <w:rFonts w:cstheme="minorHAnsi"/>
          <w:lang w:eastAsia="en-US"/>
        </w:rPr>
        <w:t xml:space="preserve"> de tipul de proiect</w:t>
      </w:r>
      <w:r w:rsidR="008C16D2" w:rsidRPr="0026308D">
        <w:rPr>
          <w:rFonts w:cstheme="minorHAnsi"/>
          <w:lang w:eastAsia="en-US"/>
        </w:rPr>
        <w:t xml:space="preserve"> </w:t>
      </w:r>
      <w:proofErr w:type="spellStart"/>
      <w:r w:rsidRPr="0026308D">
        <w:rPr>
          <w:rFonts w:cstheme="minorHAnsi"/>
          <w:lang w:eastAsia="en-US"/>
        </w:rPr>
        <w:t>şi</w:t>
      </w:r>
      <w:proofErr w:type="spellEnd"/>
      <w:r w:rsidRPr="0026308D">
        <w:rPr>
          <w:rFonts w:cstheme="minorHAnsi"/>
          <w:lang w:eastAsia="en-US"/>
        </w:rPr>
        <w:t xml:space="preserve"> de ce se propune a se </w:t>
      </w:r>
      <w:r w:rsidR="008C16D2" w:rsidRPr="0026308D">
        <w:rPr>
          <w:rFonts w:cstheme="minorHAnsi"/>
          <w:lang w:eastAsia="en-US"/>
        </w:rPr>
        <w:t>achiziționa</w:t>
      </w:r>
      <w:r w:rsidRPr="0026308D">
        <w:rPr>
          <w:rFonts w:cstheme="minorHAnsi"/>
          <w:lang w:eastAsia="en-US"/>
        </w:rPr>
        <w:t xml:space="preserve"> se va completa următorul tabel:</w:t>
      </w:r>
    </w:p>
    <w:tbl>
      <w:tblPr>
        <w:tblStyle w:val="Tabelgril1Luminos-Accentuare1"/>
        <w:tblW w:w="14889" w:type="dxa"/>
        <w:tblInd w:w="-714" w:type="dxa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1134"/>
        <w:gridCol w:w="1418"/>
        <w:gridCol w:w="1134"/>
        <w:gridCol w:w="1134"/>
        <w:gridCol w:w="2861"/>
        <w:gridCol w:w="1254"/>
      </w:tblGrid>
      <w:tr w:rsidR="00D85017" w:rsidRPr="0026308D" w14:paraId="025B7115" w14:textId="19B911CE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shd w:val="clear" w:color="auto" w:fill="DEEAF6" w:themeFill="accent1" w:themeFillTint="33"/>
            <w:noWrap/>
            <w:hideMark/>
          </w:tcPr>
          <w:p w14:paraId="3750EFD2" w14:textId="77777777" w:rsidR="00D85017" w:rsidRPr="0026308D" w:rsidRDefault="00D85017" w:rsidP="00D85017">
            <w:pPr>
              <w:spacing w:after="120" w:line="240" w:lineRule="auto"/>
              <w:jc w:val="center"/>
              <w:rPr>
                <w:rFonts w:eastAsia="Calibri" w:cstheme="minorHAnsi"/>
                <w:b w:val="0"/>
                <w:bCs w:val="0"/>
                <w:color w:val="000000"/>
              </w:rPr>
            </w:pPr>
            <w:bookmarkStart w:id="0" w:name="_Hlk205543072"/>
            <w:r w:rsidRPr="0026308D">
              <w:rPr>
                <w:rFonts w:cstheme="minorHAnsi"/>
                <w:color w:val="000000"/>
              </w:rPr>
              <w:t xml:space="preserve">Nr. crt. </w:t>
            </w:r>
          </w:p>
        </w:tc>
        <w:tc>
          <w:tcPr>
            <w:tcW w:w="3685" w:type="dxa"/>
            <w:shd w:val="clear" w:color="auto" w:fill="DEEAF6" w:themeFill="accent1" w:themeFillTint="33"/>
            <w:hideMark/>
          </w:tcPr>
          <w:p w14:paraId="370D0F1A" w14:textId="23C316F8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Denumirea echipamentelor /lucrărilor/ serviciilor</w:t>
            </w:r>
          </w:p>
        </w:tc>
        <w:tc>
          <w:tcPr>
            <w:tcW w:w="1134" w:type="dxa"/>
            <w:shd w:val="clear" w:color="auto" w:fill="DEEAF6" w:themeFill="accent1" w:themeFillTint="33"/>
            <w:noWrap/>
            <w:hideMark/>
          </w:tcPr>
          <w:p w14:paraId="0B091AAF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UM</w:t>
            </w:r>
          </w:p>
        </w:tc>
        <w:tc>
          <w:tcPr>
            <w:tcW w:w="1134" w:type="dxa"/>
            <w:shd w:val="clear" w:color="auto" w:fill="DEEAF6" w:themeFill="accent1" w:themeFillTint="33"/>
            <w:noWrap/>
            <w:hideMark/>
          </w:tcPr>
          <w:p w14:paraId="775174ED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Cantitate</w:t>
            </w:r>
          </w:p>
        </w:tc>
        <w:tc>
          <w:tcPr>
            <w:tcW w:w="1418" w:type="dxa"/>
            <w:shd w:val="clear" w:color="auto" w:fill="DEEAF6" w:themeFill="accent1" w:themeFillTint="33"/>
            <w:hideMark/>
          </w:tcPr>
          <w:p w14:paraId="0AFFA1A3" w14:textId="3536D398" w:rsidR="00D85017" w:rsidRPr="0026308D" w:rsidRDefault="00D85017" w:rsidP="00D85017">
            <w:pPr>
              <w:spacing w:after="24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Prețul unitar</w:t>
            </w:r>
            <w:r w:rsidRPr="0026308D">
              <w:rPr>
                <w:rFonts w:cstheme="minorHAnsi"/>
                <w:color w:val="000000"/>
              </w:rPr>
              <w:br/>
              <w:t>(fără T.V.A)</w:t>
            </w:r>
          </w:p>
        </w:tc>
        <w:tc>
          <w:tcPr>
            <w:tcW w:w="1134" w:type="dxa"/>
            <w:shd w:val="clear" w:color="auto" w:fill="DEEAF6" w:themeFill="accent1" w:themeFillTint="33"/>
            <w:hideMark/>
          </w:tcPr>
          <w:p w14:paraId="0BE88F4F" w14:textId="77777777" w:rsidR="00D85017" w:rsidRPr="0026308D" w:rsidRDefault="00D85017" w:rsidP="00D8501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Valoare</w:t>
            </w:r>
          </w:p>
          <w:p w14:paraId="73CE79CD" w14:textId="77777777" w:rsidR="00D85017" w:rsidRPr="0026308D" w:rsidRDefault="00D85017" w:rsidP="00D85017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 xml:space="preserve">totală  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53239ED7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Linia bugetară</w:t>
            </w:r>
          </w:p>
        </w:tc>
        <w:tc>
          <w:tcPr>
            <w:tcW w:w="2861" w:type="dxa"/>
            <w:shd w:val="clear" w:color="auto" w:fill="DEEAF6" w:themeFill="accent1" w:themeFillTint="33"/>
          </w:tcPr>
          <w:p w14:paraId="18917134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Eligibil/neeligibil</w:t>
            </w:r>
          </w:p>
          <w:p w14:paraId="2D829A49" w14:textId="77777777" w:rsidR="00D85017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b w:val="0"/>
                <w:bCs w:val="0"/>
                <w:color w:val="000000"/>
              </w:rPr>
              <w:t xml:space="preserve"> (se va menționa suma inclusă pe eligibil și suma inclusă pe neeligibil)</w:t>
            </w:r>
          </w:p>
          <w:p w14:paraId="786629B8" w14:textId="1F99B3A5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/>
              </w:rPr>
            </w:pPr>
            <w:r w:rsidRPr="00D85017">
              <w:rPr>
                <w:rFonts w:cstheme="minorHAnsi"/>
                <w:b w:val="0"/>
                <w:bCs w:val="0"/>
                <w:color w:val="000000"/>
              </w:rPr>
              <w:t>ACTIVITATE DE BAZĂ / CONEXĂ ACTIVITĂȚII DE BAZĂ</w:t>
            </w:r>
          </w:p>
        </w:tc>
        <w:tc>
          <w:tcPr>
            <w:tcW w:w="1254" w:type="dxa"/>
            <w:shd w:val="clear" w:color="auto" w:fill="DEEAF6" w:themeFill="accent1" w:themeFillTint="33"/>
          </w:tcPr>
          <w:p w14:paraId="6BECCD19" w14:textId="724A94C2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>
              <w:t>Domeniul de intervenție</w:t>
            </w:r>
          </w:p>
        </w:tc>
      </w:tr>
      <w:tr w:rsidR="00D85017" w:rsidRPr="0026308D" w14:paraId="0B999A0B" w14:textId="768519EF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hideMark/>
          </w:tcPr>
          <w:p w14:paraId="090DE236" w14:textId="77777777" w:rsidR="00D85017" w:rsidRPr="0026308D" w:rsidRDefault="00D85017" w:rsidP="00D85017">
            <w:pPr>
              <w:spacing w:after="120" w:line="240" w:lineRule="auto"/>
              <w:jc w:val="center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0</w:t>
            </w:r>
          </w:p>
        </w:tc>
        <w:tc>
          <w:tcPr>
            <w:tcW w:w="3685" w:type="dxa"/>
            <w:hideMark/>
          </w:tcPr>
          <w:p w14:paraId="74ABF234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1</w:t>
            </w:r>
          </w:p>
        </w:tc>
        <w:tc>
          <w:tcPr>
            <w:tcW w:w="1134" w:type="dxa"/>
            <w:hideMark/>
          </w:tcPr>
          <w:p w14:paraId="0377BBC2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2</w:t>
            </w:r>
          </w:p>
        </w:tc>
        <w:tc>
          <w:tcPr>
            <w:tcW w:w="1134" w:type="dxa"/>
            <w:hideMark/>
          </w:tcPr>
          <w:p w14:paraId="236AA405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3</w:t>
            </w:r>
          </w:p>
        </w:tc>
        <w:tc>
          <w:tcPr>
            <w:tcW w:w="1418" w:type="dxa"/>
            <w:hideMark/>
          </w:tcPr>
          <w:p w14:paraId="4D23238A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4</w:t>
            </w:r>
          </w:p>
        </w:tc>
        <w:tc>
          <w:tcPr>
            <w:tcW w:w="1134" w:type="dxa"/>
            <w:hideMark/>
          </w:tcPr>
          <w:p w14:paraId="58174929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5(3x4)</w:t>
            </w:r>
          </w:p>
        </w:tc>
        <w:tc>
          <w:tcPr>
            <w:tcW w:w="1134" w:type="dxa"/>
          </w:tcPr>
          <w:p w14:paraId="105E968B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17C21483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6B40EEB7" w14:textId="77777777" w:rsidR="00D85017" w:rsidRPr="0026308D" w:rsidRDefault="00D85017" w:rsidP="00D85017">
            <w:pPr>
              <w:spacing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tr w:rsidR="00D85017" w:rsidRPr="0026308D" w14:paraId="79B1A8CC" w14:textId="77777777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gridSpan w:val="2"/>
          </w:tcPr>
          <w:p w14:paraId="2FC02EA2" w14:textId="77777777" w:rsidR="00D85017" w:rsidRPr="0026308D" w:rsidRDefault="00D85017" w:rsidP="00D85017">
            <w:pPr>
              <w:spacing w:after="12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0069" w:type="dxa"/>
            <w:gridSpan w:val="7"/>
            <w:noWrap/>
            <w:hideMark/>
          </w:tcPr>
          <w:p w14:paraId="1EB7512B" w14:textId="3512DD4A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Echipamente și dotări</w:t>
            </w:r>
          </w:p>
        </w:tc>
      </w:tr>
      <w:tr w:rsidR="00D85017" w:rsidRPr="0026308D" w14:paraId="363C0B3A" w14:textId="7AC9D304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noWrap/>
            <w:hideMark/>
          </w:tcPr>
          <w:p w14:paraId="2FA59392" w14:textId="77777777" w:rsidR="00D85017" w:rsidRPr="0026308D" w:rsidRDefault="00D85017" w:rsidP="00D85017">
            <w:pPr>
              <w:spacing w:after="120" w:line="240" w:lineRule="auto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3685" w:type="dxa"/>
            <w:noWrap/>
            <w:hideMark/>
          </w:tcPr>
          <w:p w14:paraId="7E1B0C72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EB96B65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A59F6CE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85E1314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C0EC2BA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</w:tcPr>
          <w:p w14:paraId="3D5138F4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7002CB3E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2BB13C50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tr w:rsidR="00D85017" w:rsidRPr="0026308D" w14:paraId="553F43AC" w14:textId="49638647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noWrap/>
            <w:hideMark/>
          </w:tcPr>
          <w:p w14:paraId="388773BB" w14:textId="77777777" w:rsidR="00D85017" w:rsidRPr="0026308D" w:rsidRDefault="00D85017" w:rsidP="00D85017">
            <w:pPr>
              <w:spacing w:after="120" w:line="240" w:lineRule="auto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3685" w:type="dxa"/>
            <w:noWrap/>
            <w:hideMark/>
          </w:tcPr>
          <w:p w14:paraId="3F6FA799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97D6A2E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B5F3922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2F1F9FB3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B3E6167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</w:tcPr>
          <w:p w14:paraId="532BA248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4BFD735B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0A233AFF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tr w:rsidR="00D85017" w:rsidRPr="0026308D" w14:paraId="0A03E9A7" w14:textId="049AFD04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gridSpan w:val="4"/>
            <w:noWrap/>
            <w:hideMark/>
          </w:tcPr>
          <w:p w14:paraId="7714009D" w14:textId="77777777" w:rsidR="00D85017" w:rsidRPr="0026308D" w:rsidRDefault="00D85017" w:rsidP="00D85017">
            <w:pPr>
              <w:spacing w:after="120" w:line="240" w:lineRule="auto"/>
              <w:jc w:val="center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TOTAL</w:t>
            </w:r>
          </w:p>
        </w:tc>
        <w:tc>
          <w:tcPr>
            <w:tcW w:w="1418" w:type="dxa"/>
            <w:noWrap/>
            <w:hideMark/>
          </w:tcPr>
          <w:p w14:paraId="55686CC9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2224EA3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</w:tcPr>
          <w:p w14:paraId="192F811C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4E78C3FF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48E934A8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tr w:rsidR="00D85017" w:rsidRPr="0026308D" w14:paraId="28CA5C7E" w14:textId="77777777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gridSpan w:val="2"/>
          </w:tcPr>
          <w:p w14:paraId="51A59299" w14:textId="77777777" w:rsidR="00D85017" w:rsidRPr="0026308D" w:rsidRDefault="00D85017" w:rsidP="00D85017">
            <w:pPr>
              <w:spacing w:after="12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0069" w:type="dxa"/>
            <w:gridSpan w:val="7"/>
            <w:noWrap/>
            <w:hideMark/>
          </w:tcPr>
          <w:p w14:paraId="5327613E" w14:textId="3595DF55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Lucrări-Denumire obiect de investiții, de exemplu:</w:t>
            </w:r>
          </w:p>
        </w:tc>
      </w:tr>
      <w:tr w:rsidR="00D85017" w:rsidRPr="0026308D" w14:paraId="11AF2C30" w14:textId="57F5E5CD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noWrap/>
          </w:tcPr>
          <w:p w14:paraId="764B26DC" w14:textId="77777777" w:rsidR="00D85017" w:rsidRPr="0026308D" w:rsidRDefault="00D85017" w:rsidP="00D85017">
            <w:pPr>
              <w:spacing w:after="120" w:line="240" w:lineRule="auto"/>
              <w:rPr>
                <w:rFonts w:eastAsia="Calibri" w:cstheme="minorHAnsi"/>
                <w:color w:val="000000"/>
              </w:rPr>
            </w:pPr>
          </w:p>
        </w:tc>
        <w:tc>
          <w:tcPr>
            <w:tcW w:w="3685" w:type="dxa"/>
            <w:noWrap/>
          </w:tcPr>
          <w:p w14:paraId="3C1EC500" w14:textId="645D533F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</w:p>
        </w:tc>
        <w:tc>
          <w:tcPr>
            <w:tcW w:w="1134" w:type="dxa"/>
            <w:noWrap/>
            <w:hideMark/>
          </w:tcPr>
          <w:p w14:paraId="03786D3E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E0387A4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2877672F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7BE504B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</w:tcPr>
          <w:p w14:paraId="2B1AF509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44371F0E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0F7DCABC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tr w:rsidR="00D85017" w:rsidRPr="0026308D" w14:paraId="1EFE9C6E" w14:textId="67D738EE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noWrap/>
          </w:tcPr>
          <w:p w14:paraId="083EE796" w14:textId="77777777" w:rsidR="00D85017" w:rsidRPr="0026308D" w:rsidRDefault="00D85017" w:rsidP="00D85017">
            <w:pPr>
              <w:spacing w:after="120" w:line="240" w:lineRule="auto"/>
              <w:rPr>
                <w:rFonts w:eastAsia="Calibri" w:cstheme="minorHAnsi"/>
                <w:color w:val="000000"/>
              </w:rPr>
            </w:pPr>
          </w:p>
        </w:tc>
        <w:tc>
          <w:tcPr>
            <w:tcW w:w="3685" w:type="dxa"/>
            <w:noWrap/>
          </w:tcPr>
          <w:p w14:paraId="7047172B" w14:textId="6B4F90BE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highlight w:val="yellow"/>
              </w:rPr>
            </w:pPr>
          </w:p>
        </w:tc>
        <w:tc>
          <w:tcPr>
            <w:tcW w:w="1134" w:type="dxa"/>
            <w:noWrap/>
            <w:hideMark/>
          </w:tcPr>
          <w:p w14:paraId="7250B6DE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D84525E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858B364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DE6FBF6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</w:tcPr>
          <w:p w14:paraId="215CF74B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0687B385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46AFE9DD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tr w:rsidR="00D85017" w:rsidRPr="0026308D" w14:paraId="7EA133F2" w14:textId="65AB903C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gridSpan w:val="4"/>
            <w:noWrap/>
            <w:hideMark/>
          </w:tcPr>
          <w:p w14:paraId="23DCD5C6" w14:textId="77777777" w:rsidR="00D85017" w:rsidRPr="0026308D" w:rsidRDefault="00D85017" w:rsidP="00D85017">
            <w:pPr>
              <w:spacing w:after="120" w:line="240" w:lineRule="auto"/>
              <w:jc w:val="center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TOTAL</w:t>
            </w:r>
          </w:p>
        </w:tc>
        <w:tc>
          <w:tcPr>
            <w:tcW w:w="1418" w:type="dxa"/>
            <w:noWrap/>
            <w:hideMark/>
          </w:tcPr>
          <w:p w14:paraId="6A01C7F9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1617A64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</w:tcPr>
          <w:p w14:paraId="73A12D7C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095AE21D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01C93C8C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69AFA887" w14:textId="77777777" w:rsidR="003A25F3" w:rsidRDefault="003A25F3"/>
    <w:tbl>
      <w:tblPr>
        <w:tblStyle w:val="Tabelgril1Luminos-Accentuare1"/>
        <w:tblW w:w="14889" w:type="dxa"/>
        <w:tblInd w:w="-714" w:type="dxa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1134"/>
        <w:gridCol w:w="1418"/>
        <w:gridCol w:w="1134"/>
        <w:gridCol w:w="1134"/>
        <w:gridCol w:w="2861"/>
        <w:gridCol w:w="1254"/>
      </w:tblGrid>
      <w:tr w:rsidR="00D85017" w:rsidRPr="0026308D" w14:paraId="45D18BE5" w14:textId="77777777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gridSpan w:val="2"/>
          </w:tcPr>
          <w:p w14:paraId="2F626A5A" w14:textId="77777777" w:rsidR="00D85017" w:rsidRPr="0026308D" w:rsidRDefault="00D85017" w:rsidP="00D85017">
            <w:pPr>
              <w:spacing w:after="12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10069" w:type="dxa"/>
            <w:gridSpan w:val="7"/>
            <w:noWrap/>
            <w:hideMark/>
          </w:tcPr>
          <w:p w14:paraId="0952BAB6" w14:textId="202465CF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Denumire servicii</w:t>
            </w:r>
          </w:p>
        </w:tc>
      </w:tr>
      <w:tr w:rsidR="00D85017" w:rsidRPr="0026308D" w14:paraId="378F59B0" w14:textId="6D96D95B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noWrap/>
            <w:hideMark/>
          </w:tcPr>
          <w:p w14:paraId="12F09760" w14:textId="77777777" w:rsidR="00D85017" w:rsidRPr="0026308D" w:rsidRDefault="00D85017" w:rsidP="00D85017">
            <w:pPr>
              <w:spacing w:after="120" w:line="240" w:lineRule="auto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3685" w:type="dxa"/>
            <w:noWrap/>
            <w:hideMark/>
          </w:tcPr>
          <w:p w14:paraId="32EC06C8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3CCF662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914CB45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DC6DC58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1002AB5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</w:tcPr>
          <w:p w14:paraId="0E733CA5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75EA4614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4F1D7005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tr w:rsidR="00D85017" w:rsidRPr="0026308D" w14:paraId="1C02F06F" w14:textId="375F4250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noWrap/>
            <w:hideMark/>
          </w:tcPr>
          <w:p w14:paraId="1170887C" w14:textId="77777777" w:rsidR="00D85017" w:rsidRPr="0026308D" w:rsidRDefault="00D85017" w:rsidP="00D85017">
            <w:pPr>
              <w:spacing w:after="120" w:line="240" w:lineRule="auto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3685" w:type="dxa"/>
            <w:noWrap/>
            <w:hideMark/>
          </w:tcPr>
          <w:p w14:paraId="2530C4D5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AFBD34E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9E62C75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5E44452A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C1E5317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</w:tcPr>
          <w:p w14:paraId="32669CB5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25968F44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5C7FD060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tr w:rsidR="00D85017" w:rsidRPr="0026308D" w14:paraId="1F16E25A" w14:textId="2E69E07F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noWrap/>
            <w:hideMark/>
          </w:tcPr>
          <w:p w14:paraId="37CE85CD" w14:textId="77777777" w:rsidR="00D85017" w:rsidRPr="0026308D" w:rsidRDefault="00D85017" w:rsidP="00D85017">
            <w:pPr>
              <w:spacing w:after="120" w:line="240" w:lineRule="auto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3685" w:type="dxa"/>
            <w:noWrap/>
            <w:hideMark/>
          </w:tcPr>
          <w:p w14:paraId="08EFDB26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4B6F3D4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9B5009B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1FE50610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0265FCB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</w:tcPr>
          <w:p w14:paraId="4B35A944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64AB6A38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2ED63803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tr w:rsidR="00D85017" w:rsidRPr="0026308D" w14:paraId="3A93436B" w14:textId="6B2F96B1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gridSpan w:val="4"/>
            <w:noWrap/>
            <w:hideMark/>
          </w:tcPr>
          <w:p w14:paraId="4BF661C6" w14:textId="77777777" w:rsidR="00D85017" w:rsidRPr="0026308D" w:rsidRDefault="00D85017" w:rsidP="00D85017">
            <w:pPr>
              <w:spacing w:after="120" w:line="240" w:lineRule="auto"/>
              <w:jc w:val="center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TOTAL</w:t>
            </w:r>
          </w:p>
        </w:tc>
        <w:tc>
          <w:tcPr>
            <w:tcW w:w="1418" w:type="dxa"/>
            <w:noWrap/>
            <w:hideMark/>
          </w:tcPr>
          <w:p w14:paraId="4611C2EB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26F90FB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</w:tcPr>
          <w:p w14:paraId="7D19BE54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5FA791DA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1BB4E8B5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tr w:rsidR="00D85017" w:rsidRPr="0026308D" w14:paraId="32555EF6" w14:textId="06502A85" w:rsidTr="003A2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gridSpan w:val="4"/>
            <w:noWrap/>
          </w:tcPr>
          <w:p w14:paraId="3E8E36F0" w14:textId="77777777" w:rsidR="00D85017" w:rsidRPr="0026308D" w:rsidRDefault="00D85017" w:rsidP="00D85017">
            <w:pPr>
              <w:spacing w:after="120" w:line="240" w:lineRule="auto"/>
              <w:jc w:val="center"/>
              <w:rPr>
                <w:rFonts w:cstheme="minorHAnsi"/>
                <w:b w:val="0"/>
                <w:bCs w:val="0"/>
                <w:color w:val="000000"/>
              </w:rPr>
            </w:pPr>
            <w:r w:rsidRPr="0026308D">
              <w:rPr>
                <w:rFonts w:cstheme="minorHAnsi"/>
                <w:color w:val="000000"/>
              </w:rPr>
              <w:t>TOTAL GENERAL</w:t>
            </w:r>
          </w:p>
        </w:tc>
        <w:tc>
          <w:tcPr>
            <w:tcW w:w="1418" w:type="dxa"/>
            <w:noWrap/>
          </w:tcPr>
          <w:p w14:paraId="70DE7192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/>
              </w:rPr>
            </w:pPr>
          </w:p>
        </w:tc>
        <w:tc>
          <w:tcPr>
            <w:tcW w:w="1134" w:type="dxa"/>
            <w:noWrap/>
          </w:tcPr>
          <w:p w14:paraId="20B7ECD2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134" w:type="dxa"/>
          </w:tcPr>
          <w:p w14:paraId="4B04F4A7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2861" w:type="dxa"/>
          </w:tcPr>
          <w:p w14:paraId="182A85A2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1254" w:type="dxa"/>
          </w:tcPr>
          <w:p w14:paraId="4C7BDDB9" w14:textId="77777777" w:rsidR="00D85017" w:rsidRPr="0026308D" w:rsidRDefault="00D85017" w:rsidP="00D85017">
            <w:pPr>
              <w:spacing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964DB42" w14:textId="3239C60C" w:rsidR="0009018B" w:rsidRDefault="0009018B" w:rsidP="00376CFE">
      <w:pPr>
        <w:rPr>
          <w:rFonts w:cstheme="minorHAnsi"/>
        </w:rPr>
      </w:pPr>
    </w:p>
    <w:p w14:paraId="6D6F7FAA" w14:textId="622F199A" w:rsidR="00D85017" w:rsidRPr="003A25F3" w:rsidRDefault="00D85017" w:rsidP="00376CFE">
      <w:pPr>
        <w:rPr>
          <w:rFonts w:cstheme="minorHAnsi"/>
          <w:b/>
          <w:bCs/>
        </w:rPr>
      </w:pPr>
      <w:r w:rsidRPr="003A25F3">
        <w:rPr>
          <w:rFonts w:cstheme="minorHAnsi"/>
          <w:b/>
          <w:bCs/>
        </w:rPr>
        <w:t>Nota!  Domeniul de intervenite se va completa doar pentru cheltuielile eligibile!</w:t>
      </w:r>
    </w:p>
    <w:sectPr w:rsidR="00D85017" w:rsidRPr="003A25F3" w:rsidSect="00D8501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1247" w:right="1701" w:bottom="707" w:left="2127" w:header="936" w:footer="6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E712B" w14:textId="77777777" w:rsidR="00F74930" w:rsidRDefault="00F74930">
      <w:r>
        <w:separator/>
      </w:r>
    </w:p>
  </w:endnote>
  <w:endnote w:type="continuationSeparator" w:id="0">
    <w:p w14:paraId="7FA1FE2B" w14:textId="77777777" w:rsidR="00F74930" w:rsidRDefault="00F7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2AFA666" w14:textId="77777777">
      <w:trPr>
        <w:cantSplit/>
        <w:trHeight w:hRule="exact" w:val="340"/>
      </w:trPr>
      <w:tc>
        <w:tcPr>
          <w:tcW w:w="9210" w:type="dxa"/>
        </w:tcPr>
        <w:p w14:paraId="1ABF29B4" w14:textId="406FEAEE" w:rsidR="002B3BB9" w:rsidRDefault="00D85017">
          <w:pPr>
            <w:pStyle w:val="Subsol"/>
            <w:rPr>
              <w:vanish/>
              <w:sz w:val="20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1312" behindDoc="0" locked="0" layoutInCell="1" allowOverlap="1" wp14:anchorId="55BA773F" wp14:editId="22E362A5">
                <wp:simplePos x="0" y="0"/>
                <wp:positionH relativeFrom="column">
                  <wp:posOffset>-854075</wp:posOffset>
                </wp:positionH>
                <wp:positionV relativeFrom="paragraph">
                  <wp:posOffset>-21590</wp:posOffset>
                </wp:positionV>
                <wp:extent cx="9997440" cy="134391"/>
                <wp:effectExtent l="0" t="0" r="0" b="0"/>
                <wp:wrapNone/>
                <wp:docPr id="203" name="Imagine 203" descr="Banda colora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Banda colora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4650" cy="1510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78F5FE3" w14:textId="32A0086C" w:rsidR="00F12E7F" w:rsidRDefault="00D85017" w:rsidP="00F12E7F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B5DE60" wp14:editId="44F392DD">
              <wp:simplePos x="0" y="0"/>
              <wp:positionH relativeFrom="column">
                <wp:posOffset>6130290</wp:posOffset>
              </wp:positionH>
              <wp:positionV relativeFrom="paragraph">
                <wp:posOffset>6985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65C79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0A6D907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2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5BE0ADF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B5DE60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9" type="#_x0000_t202" style="position:absolute;margin-left:482.7pt;margin-top:.5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wD9Q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" stroked="f">
              <v:stroke dashstyle="1 1" endcap="round"/>
              <v:textbox>
                <w:txbxContent>
                  <w:p w14:paraId="2965C79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0A6D907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3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5BE0ADF8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 w:rsidR="00387F6D"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3D316537" wp14:editId="115BED4F">
          <wp:simplePos x="0" y="0"/>
          <wp:positionH relativeFrom="column">
            <wp:posOffset>2959100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04" name="Imagine 20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7F6D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0E0FA3C" wp14:editId="01ECCAC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2424BB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E0FA3C" id="Text Box 33" o:spid="_x0000_s1030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" filled="f" stroked="f">
              <v:textbox>
                <w:txbxContent>
                  <w:p w14:paraId="682424BB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 w:rsidR="00387F6D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42B2ACC" wp14:editId="1E01B789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931EC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2B2ACC" id="Group 30" o:spid="_x0000_s1031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mYiN5naI7ZOrrBWavjenwb1xfrr+boiPvRsutx06KeXPm6gUer4lqdXvGS+1&#10;J+RXohCy6nJl6LW2jujqBEcgAGj8HMnK0uTH82yw4dbfFavdILdL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mYiN5naI7Tq6wVes43p8G9cP66/m97H3o2bW46d&#10;FPLnzdQKPV8Q1Osn9bfyfmV6IQcuoyZvfW6O6OoEVzAAAABceDmTbU5Me/vq7/wS+HW2yWr3wDR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Vut4zp9PvXHPO5O6&#10;OqPvR82sx4+ivlW83UCi1fEdRrJnnLzFPmV6IQcuoyZp8q20d0dQIjkAAAAAAAJ3B8nN8Sxd1vJl&#10;20duTqK+foBrF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FruJ6&#10;fRxMWnl5PmV6/v7nHNqceHomd7d0AoNbxTUazes25GP5lfz70DNqsmbo35Ne6AQXEAAAAAAAAAB0&#10;09+b1GO/zbRL1jnk5Kz3SDaxO8RPeuY6YB9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cdTqsOlpys2SK90ds+iHjJlpirve0QCg13G82femD9Vj7/lT7EHNrb33jH5NfxBV&#10;ooPgAAAAAAAAAAAADZ6HJzujw376wuMFuVhpbvgHd7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fLWrSs2tMVrHXMz1PkzERvM7QCm13Ha13x6SOVP7yer7kTProjeuLpn50gos&#10;uXJmvN8t5vae2ZQbXte3KtMzPnB4fAAAAAAAAAAAAAAABqeBZOXw6sdtZmFnobcrTxHdOwLFI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B1/FcGi3r+0y/Mier0z2OGfVUw9Hvr&#10;d0Azut1+fW33yW2r2UjqhX5s980+VPR2RHUCK5gAAAAAAAAAAAAAAAAAL7wayeTmx+eLJ3DrdF6/&#10;eC8TQ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HjNmx4Mc5MtorWOuZeb3rSs2tO&#10;0QCg1/HMmXfHpd8dPnfKn2IOfW2vvXF5Md/bIKiZmZ3md5ROsHwAAAAAAAAAAAAAAAAAAAFp4P5O&#10;Rr5r2XrKToLbZ9u+AaZZ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ruIcXw6TelN&#10;smXujqj0o+o1dMXk18q/d3Azuq1ebV5OXmtv3RHVCvy5b5bb3n7gcHgAAAAAAAAAAAAAAAAAAAAA&#10;BK4bk5rX4bb/ACtnTTW5Oek+cGwW4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xly0w&#10;45yZLRWsdcy+WtWlZtadojtBQcR43fNvj0u9Kdtu2fYgajWzfycW9a9/bIKhEB8AAAAAAAAAAAAA&#10;AAAAAAAAAAB6pbkXrbuncidrRPcDbY7RfHW0dsRK6rO9YnvgHp9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ETXcRw6Kvlzysk9VI659jln1FMMdPTbsiAZnW67NrcnKy22rHVSOqFbmz3zW3t&#10;PR2R2QCM5gAAAAAAAAAAAAAAAAAAAAAAAAAADX8Kyc5w7DPbFdltpbcrT0nzbAluo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Cp8IcHL0lMsR047dPolE4hTlYot82QZtXgAAAAAAAAAAAAAAA&#10;AAAAAAAAAAAAAAAAAAPoDaaW/O6bFf51Ylc4rcrHW3fAOr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BReEmDpxZ4+rKDxGnTW/wB0gokIAAAAAAAAAAAAAAAA&#10;AAAAAAAAAAAAAAAAABb+DuTk6y9PnV9SVw+22aY74Bo1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q/CDDzmhjJEdOO2/3Sja+nKwcrtrIMyrQAAAAAAAAAAA&#10;AAAAAAAAAAAAAAAAAAAAAAGn4Bk5fD+T8y0wstBbfBt3SCzSQ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5ajT4tVinHmpFq/jHoecmOuWvJvG8AzfEeE5dHM3pE5MPzo649Kt1GlvhmbR5VO/uBXO&#10;AAAAAAAAAAAAAAAAAAAAAAAAAAAAAAAAALDgePl8SpO3vYm3/v8AF30VeVqa+aNwap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2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6" o:title="LOGO_romana_bun"/>
                <o:lock v:ext="edit" aspectratio="f"/>
              </v:shape>
              <v:shape id="Text Box 32" o:spid="_x0000_s1033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59931EC8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725E5038" w14:textId="6ACA4078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52508" w14:textId="420E1D17" w:rsidR="00072DDE" w:rsidRDefault="00D85017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53628ECC" wp14:editId="59586C20">
          <wp:simplePos x="0" y="0"/>
          <wp:positionH relativeFrom="column">
            <wp:posOffset>-809625</wp:posOffset>
          </wp:positionH>
          <wp:positionV relativeFrom="paragraph">
            <wp:posOffset>-233680</wp:posOffset>
          </wp:positionV>
          <wp:extent cx="9845040" cy="132343"/>
          <wp:effectExtent l="0" t="0" r="0" b="1270"/>
          <wp:wrapNone/>
          <wp:docPr id="208" name="Imagine 208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1512" cy="135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7F6D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25683FC" wp14:editId="6C12264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09" name="Imagine 209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7F6D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5423F4" wp14:editId="29F4025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80FC65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5423F4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0080FC65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 w:rsidR="00387F6D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1097328" wp14:editId="329392E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FB20A8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097328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4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38FB20A8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 w:rsidR="00387F6D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278A6A6" wp14:editId="43793F1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274541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A98945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5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4A80DE7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78A6A6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21274541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A98945E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6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4A80DE7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AE128" w14:textId="77777777" w:rsidR="00F74930" w:rsidRDefault="00F74930">
      <w:r>
        <w:separator/>
      </w:r>
    </w:p>
  </w:footnote>
  <w:footnote w:type="continuationSeparator" w:id="0">
    <w:p w14:paraId="166CE4A3" w14:textId="77777777" w:rsidR="00F74930" w:rsidRDefault="00F74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74CB9" w14:textId="48B9E41A" w:rsidR="00351970" w:rsidRDefault="0035197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8B2DF" w14:textId="1E709396" w:rsidR="002B3BB9" w:rsidRPr="00851382" w:rsidRDefault="00387F6D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78BBE27" wp14:editId="070A9CE3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52E17D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EA12EE2" w14:textId="77777777" w:rsidR="00376CFE" w:rsidRPr="00851382" w:rsidRDefault="00376CFE" w:rsidP="00376CFE">
                            <w:pPr>
                              <w:pStyle w:val="Titlu3"/>
                              <w:spacing w:before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8BBE27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1852E17D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3EA12EE2" w14:textId="77777777" w:rsidR="00376CFE" w:rsidRPr="00851382" w:rsidRDefault="00376CFE" w:rsidP="00376CFE">
                      <w:pPr>
                        <w:pStyle w:val="Titlu3"/>
                        <w:spacing w:before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2063A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2063A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13A32" w14:textId="5BDD029B" w:rsidR="002B3BB9" w:rsidRDefault="00D85017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04DBD299" wp14:editId="3E65FB91">
          <wp:simplePos x="0" y="0"/>
          <wp:positionH relativeFrom="column">
            <wp:posOffset>2912110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2D35876" wp14:editId="42AA5B21">
          <wp:simplePos x="0" y="0"/>
          <wp:positionH relativeFrom="column">
            <wp:posOffset>7055485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06" name="Imagine 206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7F6D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097CF0A4" wp14:editId="3A742E8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207" name="Imagine 207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271720">
    <w:abstractNumId w:val="1"/>
  </w:num>
  <w:num w:numId="2" w16cid:durableId="526261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23A5"/>
    <w:rsid w:val="00013872"/>
    <w:rsid w:val="00072DDE"/>
    <w:rsid w:val="00080850"/>
    <w:rsid w:val="0009018B"/>
    <w:rsid w:val="00090506"/>
    <w:rsid w:val="00094830"/>
    <w:rsid w:val="000C2AAE"/>
    <w:rsid w:val="000C7AC4"/>
    <w:rsid w:val="001175F2"/>
    <w:rsid w:val="001357F6"/>
    <w:rsid w:val="00144BFD"/>
    <w:rsid w:val="00162595"/>
    <w:rsid w:val="001E7D06"/>
    <w:rsid w:val="002063AB"/>
    <w:rsid w:val="00214DE9"/>
    <w:rsid w:val="0026308D"/>
    <w:rsid w:val="002B3BB9"/>
    <w:rsid w:val="002D0A1E"/>
    <w:rsid w:val="002E07E9"/>
    <w:rsid w:val="002F1246"/>
    <w:rsid w:val="00351970"/>
    <w:rsid w:val="00351F71"/>
    <w:rsid w:val="00371E0D"/>
    <w:rsid w:val="00376CFE"/>
    <w:rsid w:val="00387F6D"/>
    <w:rsid w:val="00395331"/>
    <w:rsid w:val="003A25F3"/>
    <w:rsid w:val="003B74F5"/>
    <w:rsid w:val="003E2E03"/>
    <w:rsid w:val="00474F02"/>
    <w:rsid w:val="00521220"/>
    <w:rsid w:val="00523BEA"/>
    <w:rsid w:val="0057154A"/>
    <w:rsid w:val="005835F5"/>
    <w:rsid w:val="005A6B00"/>
    <w:rsid w:val="005C21C9"/>
    <w:rsid w:val="005C7AFF"/>
    <w:rsid w:val="00643AC4"/>
    <w:rsid w:val="006B79B9"/>
    <w:rsid w:val="006F14B9"/>
    <w:rsid w:val="007065E9"/>
    <w:rsid w:val="007209E0"/>
    <w:rsid w:val="00754551"/>
    <w:rsid w:val="007A69A6"/>
    <w:rsid w:val="007C403D"/>
    <w:rsid w:val="00851382"/>
    <w:rsid w:val="0088290B"/>
    <w:rsid w:val="008C16D2"/>
    <w:rsid w:val="008C26CE"/>
    <w:rsid w:val="008E7688"/>
    <w:rsid w:val="00936CF8"/>
    <w:rsid w:val="0095716B"/>
    <w:rsid w:val="009E0CFB"/>
    <w:rsid w:val="009F711B"/>
    <w:rsid w:val="00A06DE4"/>
    <w:rsid w:val="00AC76E2"/>
    <w:rsid w:val="00AE4990"/>
    <w:rsid w:val="00AF238F"/>
    <w:rsid w:val="00B15233"/>
    <w:rsid w:val="00B41060"/>
    <w:rsid w:val="00B425AA"/>
    <w:rsid w:val="00B8782D"/>
    <w:rsid w:val="00BD3175"/>
    <w:rsid w:val="00C05C7A"/>
    <w:rsid w:val="00C82AD1"/>
    <w:rsid w:val="00C916A3"/>
    <w:rsid w:val="00CC6C98"/>
    <w:rsid w:val="00D12B81"/>
    <w:rsid w:val="00D22014"/>
    <w:rsid w:val="00D85017"/>
    <w:rsid w:val="00D94812"/>
    <w:rsid w:val="00DD113C"/>
    <w:rsid w:val="00E31672"/>
    <w:rsid w:val="00E6308A"/>
    <w:rsid w:val="00E753B1"/>
    <w:rsid w:val="00EF25AA"/>
    <w:rsid w:val="00EF6CD7"/>
    <w:rsid w:val="00F12E7F"/>
    <w:rsid w:val="00F74930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C7ADE0"/>
  <w15:chartTrackingRefBased/>
  <w15:docId w15:val="{B03C5E12-6A1E-40A2-865D-2FD83A79C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308D"/>
  </w:style>
  <w:style w:type="paragraph" w:styleId="Titlu1">
    <w:name w:val="heading 1"/>
    <w:basedOn w:val="Normal"/>
    <w:next w:val="Normal"/>
    <w:link w:val="Titlu1Caracter"/>
    <w:uiPriority w:val="9"/>
    <w:qFormat/>
    <w:rsid w:val="0026308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26308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26308D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26308D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Titlu5">
    <w:name w:val="heading 5"/>
    <w:basedOn w:val="Normal"/>
    <w:next w:val="Normal"/>
    <w:link w:val="Titlu5Caracter"/>
    <w:uiPriority w:val="9"/>
    <w:unhideWhenUsed/>
    <w:qFormat/>
    <w:rsid w:val="0026308D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Titlu6">
    <w:name w:val="heading 6"/>
    <w:basedOn w:val="Normal"/>
    <w:next w:val="Normal"/>
    <w:link w:val="Titlu6Caracter"/>
    <w:uiPriority w:val="9"/>
    <w:unhideWhenUsed/>
    <w:qFormat/>
    <w:rsid w:val="0026308D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26308D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26308D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unhideWhenUsed/>
    <w:qFormat/>
    <w:rsid w:val="0026308D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Default">
    <w:name w:val="Default"/>
    <w:rsid w:val="005835F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gril1Luminos-Accentuare1">
    <w:name w:val="Grid Table 1 Light Accent 1"/>
    <w:basedOn w:val="TabelNormal"/>
    <w:uiPriority w:val="46"/>
    <w:rsid w:val="000023A5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lu1Caracter">
    <w:name w:val="Titlu 1 Caracter"/>
    <w:basedOn w:val="Fontdeparagrafimplicit"/>
    <w:link w:val="Titlu1"/>
    <w:uiPriority w:val="9"/>
    <w:rsid w:val="0026308D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Titlu2Caracter">
    <w:name w:val="Titlu 2 Caracter"/>
    <w:basedOn w:val="Fontdeparagrafimplicit"/>
    <w:link w:val="Titlu2"/>
    <w:uiPriority w:val="9"/>
    <w:rsid w:val="0026308D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rsid w:val="0026308D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rsid w:val="0026308D"/>
    <w:rPr>
      <w:rFonts w:asciiTheme="majorHAnsi" w:eastAsiaTheme="majorEastAsia" w:hAnsiTheme="majorHAnsi" w:cstheme="majorBidi"/>
      <w:caps/>
    </w:rPr>
  </w:style>
  <w:style w:type="character" w:customStyle="1" w:styleId="Titlu5Caracter">
    <w:name w:val="Titlu 5 Caracter"/>
    <w:basedOn w:val="Fontdeparagrafimplicit"/>
    <w:link w:val="Titlu5"/>
    <w:uiPriority w:val="9"/>
    <w:rsid w:val="0026308D"/>
    <w:rPr>
      <w:rFonts w:asciiTheme="majorHAnsi" w:eastAsiaTheme="majorEastAsia" w:hAnsiTheme="majorHAnsi" w:cstheme="majorBidi"/>
      <w:i/>
      <w:iCs/>
      <w:caps/>
    </w:rPr>
  </w:style>
  <w:style w:type="character" w:customStyle="1" w:styleId="Titlu6Caracter">
    <w:name w:val="Titlu 6 Caracter"/>
    <w:basedOn w:val="Fontdeparagrafimplicit"/>
    <w:link w:val="Titlu6"/>
    <w:uiPriority w:val="9"/>
    <w:rsid w:val="0026308D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Titlu7Caracter">
    <w:name w:val="Titlu 7 Caracter"/>
    <w:basedOn w:val="Fontdeparagrafimplicit"/>
    <w:link w:val="Titlu7"/>
    <w:uiPriority w:val="9"/>
    <w:rsid w:val="0026308D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Titlu8Caracter">
    <w:name w:val="Titlu 8 Caracter"/>
    <w:basedOn w:val="Fontdeparagrafimplicit"/>
    <w:link w:val="Titlu8"/>
    <w:uiPriority w:val="9"/>
    <w:rsid w:val="0026308D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rsid w:val="0026308D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26308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u">
    <w:name w:val="Title"/>
    <w:basedOn w:val="Normal"/>
    <w:next w:val="Normal"/>
    <w:link w:val="TitluCaracter"/>
    <w:uiPriority w:val="10"/>
    <w:qFormat/>
    <w:rsid w:val="0026308D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uCaracter">
    <w:name w:val="Titlu Caracter"/>
    <w:basedOn w:val="Fontdeparagrafimplicit"/>
    <w:link w:val="Titlu"/>
    <w:uiPriority w:val="10"/>
    <w:rsid w:val="0026308D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6308D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6308D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Robust">
    <w:name w:val="Strong"/>
    <w:basedOn w:val="Fontdeparagrafimplicit"/>
    <w:uiPriority w:val="22"/>
    <w:qFormat/>
    <w:rsid w:val="0026308D"/>
    <w:rPr>
      <w:b/>
      <w:bCs/>
    </w:rPr>
  </w:style>
  <w:style w:type="character" w:styleId="Accentuat">
    <w:name w:val="Emphasis"/>
    <w:basedOn w:val="Fontdeparagrafimplicit"/>
    <w:uiPriority w:val="20"/>
    <w:qFormat/>
    <w:rsid w:val="0026308D"/>
    <w:rPr>
      <w:i/>
      <w:iCs/>
    </w:rPr>
  </w:style>
  <w:style w:type="paragraph" w:styleId="Frspaiere">
    <w:name w:val="No Spacing"/>
    <w:uiPriority w:val="1"/>
    <w:qFormat/>
    <w:rsid w:val="0026308D"/>
    <w:pPr>
      <w:spacing w:after="0" w:line="240" w:lineRule="auto"/>
    </w:pPr>
  </w:style>
  <w:style w:type="paragraph" w:styleId="Citat">
    <w:name w:val="Quote"/>
    <w:basedOn w:val="Normal"/>
    <w:next w:val="Normal"/>
    <w:link w:val="CitatCaracter"/>
    <w:uiPriority w:val="29"/>
    <w:qFormat/>
    <w:rsid w:val="0026308D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itatCaracter">
    <w:name w:val="Citat Caracter"/>
    <w:basedOn w:val="Fontdeparagrafimplicit"/>
    <w:link w:val="Citat"/>
    <w:uiPriority w:val="29"/>
    <w:rsid w:val="0026308D"/>
    <w:rPr>
      <w:rFonts w:asciiTheme="majorHAnsi" w:eastAsiaTheme="majorEastAsia" w:hAnsiTheme="majorHAnsi" w:cstheme="majorBidi"/>
      <w:sz w:val="25"/>
      <w:szCs w:val="25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6308D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6308D"/>
    <w:rPr>
      <w:color w:val="404040" w:themeColor="text1" w:themeTint="BF"/>
      <w:sz w:val="32"/>
      <w:szCs w:val="32"/>
    </w:rPr>
  </w:style>
  <w:style w:type="character" w:styleId="Accentuaresubtil">
    <w:name w:val="Subtle Emphasis"/>
    <w:basedOn w:val="Fontdeparagrafimplicit"/>
    <w:uiPriority w:val="19"/>
    <w:qFormat/>
    <w:rsid w:val="0026308D"/>
    <w:rPr>
      <w:i/>
      <w:iCs/>
      <w:color w:val="595959" w:themeColor="text1" w:themeTint="A6"/>
    </w:rPr>
  </w:style>
  <w:style w:type="character" w:styleId="Accentuareintens">
    <w:name w:val="Intense Emphasis"/>
    <w:basedOn w:val="Fontdeparagrafimplicit"/>
    <w:uiPriority w:val="21"/>
    <w:qFormat/>
    <w:rsid w:val="0026308D"/>
    <w:rPr>
      <w:b/>
      <w:bCs/>
      <w:i/>
      <w:iCs/>
    </w:rPr>
  </w:style>
  <w:style w:type="character" w:styleId="Referiresubtil">
    <w:name w:val="Subtle Reference"/>
    <w:basedOn w:val="Fontdeparagrafimplicit"/>
    <w:uiPriority w:val="31"/>
    <w:qFormat/>
    <w:rsid w:val="0026308D"/>
    <w:rPr>
      <w:smallCaps/>
      <w:color w:val="404040" w:themeColor="text1" w:themeTint="BF"/>
      <w:u w:val="single" w:color="7F7F7F" w:themeColor="text1" w:themeTint="80"/>
    </w:rPr>
  </w:style>
  <w:style w:type="character" w:styleId="Referireintens">
    <w:name w:val="Intense Reference"/>
    <w:basedOn w:val="Fontdeparagrafimplicit"/>
    <w:uiPriority w:val="32"/>
    <w:qFormat/>
    <w:rsid w:val="0026308D"/>
    <w:rPr>
      <w:b/>
      <w:bCs/>
      <w:caps w:val="0"/>
      <w:smallCaps/>
      <w:color w:val="auto"/>
      <w:spacing w:val="3"/>
      <w:u w:val="single"/>
    </w:rPr>
  </w:style>
  <w:style w:type="character" w:styleId="Titlulcrii">
    <w:name w:val="Book Title"/>
    <w:basedOn w:val="Fontdeparagrafimplicit"/>
    <w:uiPriority w:val="33"/>
    <w:qFormat/>
    <w:rsid w:val="0026308D"/>
    <w:rPr>
      <w:b/>
      <w:bCs/>
      <w:smallCaps/>
      <w:spacing w:val="7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26308D"/>
    <w:pPr>
      <w:outlineLvl w:val="9"/>
    </w:pPr>
  </w:style>
  <w:style w:type="paragraph" w:styleId="Revizuire">
    <w:name w:val="Revision"/>
    <w:hidden/>
    <w:uiPriority w:val="99"/>
    <w:semiHidden/>
    <w:rsid w:val="00B42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adrcentru.ro" TargetMode="External"/><Relationship Id="rId2" Type="http://schemas.openxmlformats.org/officeDocument/2006/relationships/hyperlink" Target="mailto:office@adrcentru.ro" TargetMode="External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office@adrcentru.ro" TargetMode="External"/><Relationship Id="rId5" Type="http://schemas.openxmlformats.org/officeDocument/2006/relationships/hyperlink" Target="mailto:office@adrcentru.ro" TargetMode="External"/><Relationship Id="rId4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990F9-0458-4FC7-AD0B-5F5AF8608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23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1438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20</cp:revision>
  <cp:lastPrinted>2022-03-29T08:07:00Z</cp:lastPrinted>
  <dcterms:created xsi:type="dcterms:W3CDTF">2023-05-29T10:17:00Z</dcterms:created>
  <dcterms:modified xsi:type="dcterms:W3CDTF">2026-06-16T15:06:00Z</dcterms:modified>
</cp:coreProperties>
</file>